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040A9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PAGAM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b.1417)</w:t>
      </w:r>
    </w:p>
    <w:p w14:paraId="75DD7BFE" w14:textId="77777777" w:rsidR="00926B0E" w:rsidRDefault="00926B0E" w:rsidP="00926B0E">
      <w:pPr>
        <w:pStyle w:val="NoSpacing"/>
        <w:rPr>
          <w:rFonts w:cs="Times New Roman"/>
          <w:szCs w:val="24"/>
        </w:rPr>
      </w:pPr>
    </w:p>
    <w:p w14:paraId="4CEAAEFE" w14:textId="77777777" w:rsidR="00926B0E" w:rsidRDefault="00926B0E" w:rsidP="00926B0E">
      <w:pPr>
        <w:pStyle w:val="NoSpacing"/>
        <w:rPr>
          <w:rFonts w:cs="Times New Roman"/>
          <w:szCs w:val="24"/>
        </w:rPr>
      </w:pPr>
    </w:p>
    <w:p w14:paraId="62481984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William.</w:t>
      </w:r>
    </w:p>
    <w:p w14:paraId="0307D597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C51D14">
          <w:rPr>
            <w:rStyle w:val="Hyperlink"/>
            <w:rFonts w:cs="Times New Roman"/>
            <w:szCs w:val="24"/>
          </w:rPr>
          <w:t>https://inquisitionspostmortem.ac.uk/view/inquisition/25-127/</w:t>
        </w:r>
      </w:hyperlink>
      <w:r>
        <w:rPr>
          <w:rFonts w:cs="Times New Roman"/>
          <w:szCs w:val="24"/>
        </w:rPr>
        <w:t xml:space="preserve"> )</w:t>
      </w:r>
    </w:p>
    <w:p w14:paraId="5E99C643" w14:textId="77777777" w:rsidR="00926B0E" w:rsidRDefault="00926B0E" w:rsidP="00926B0E">
      <w:pPr>
        <w:pStyle w:val="NoSpacing"/>
        <w:rPr>
          <w:rFonts w:cs="Times New Roman"/>
          <w:szCs w:val="24"/>
        </w:rPr>
      </w:pPr>
    </w:p>
    <w:p w14:paraId="4C57F253" w14:textId="77777777" w:rsidR="00926B0E" w:rsidRDefault="00926B0E" w:rsidP="00926B0E">
      <w:pPr>
        <w:pStyle w:val="NoSpacing"/>
        <w:rPr>
          <w:rFonts w:cs="Times New Roman"/>
          <w:szCs w:val="24"/>
        </w:rPr>
      </w:pPr>
    </w:p>
    <w:p w14:paraId="64F83FE7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Jun.1417</w:t>
      </w:r>
      <w:r>
        <w:rPr>
          <w:rFonts w:cs="Times New Roman"/>
          <w:szCs w:val="24"/>
        </w:rPr>
        <w:tab/>
        <w:t xml:space="preserve">He was born at </w:t>
      </w:r>
      <w:proofErr w:type="spellStart"/>
      <w:r>
        <w:rPr>
          <w:rFonts w:cs="Times New Roman"/>
          <w:szCs w:val="24"/>
        </w:rPr>
        <w:t>Chiselhampton</w:t>
      </w:r>
      <w:proofErr w:type="spellEnd"/>
      <w:r>
        <w:rPr>
          <w:rFonts w:cs="Times New Roman"/>
          <w:szCs w:val="24"/>
        </w:rPr>
        <w:t>, Oxfordshire, and baptized in the church there.</w:t>
      </w:r>
    </w:p>
    <w:p w14:paraId="22B87462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1955A9EC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Jan.1438</w:t>
      </w:r>
      <w:r>
        <w:rPr>
          <w:rFonts w:cs="Times New Roman"/>
          <w:szCs w:val="24"/>
        </w:rPr>
        <w:tab/>
        <w:t>An inquisition to prove his age was held in Dorchester, Oxfordshire.   (ibid.)</w:t>
      </w:r>
    </w:p>
    <w:p w14:paraId="06647FCE" w14:textId="77777777" w:rsidR="00926B0E" w:rsidRDefault="00926B0E" w:rsidP="00926B0E">
      <w:pPr>
        <w:pStyle w:val="NoSpacing"/>
        <w:rPr>
          <w:rFonts w:cs="Times New Roman"/>
          <w:szCs w:val="24"/>
        </w:rPr>
      </w:pPr>
    </w:p>
    <w:p w14:paraId="5887B6BC" w14:textId="77777777" w:rsidR="00926B0E" w:rsidRDefault="00926B0E" w:rsidP="00926B0E">
      <w:pPr>
        <w:pStyle w:val="NoSpacing"/>
        <w:rPr>
          <w:rFonts w:cs="Times New Roman"/>
          <w:szCs w:val="24"/>
        </w:rPr>
      </w:pPr>
    </w:p>
    <w:p w14:paraId="697A2D46" w14:textId="77777777" w:rsidR="00926B0E" w:rsidRDefault="00926B0E" w:rsidP="00926B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August 2023</w:t>
      </w:r>
    </w:p>
    <w:p w14:paraId="5E472B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49ED3" w14:textId="77777777" w:rsidR="00926B0E" w:rsidRDefault="00926B0E" w:rsidP="009139A6">
      <w:r>
        <w:separator/>
      </w:r>
    </w:p>
  </w:endnote>
  <w:endnote w:type="continuationSeparator" w:id="0">
    <w:p w14:paraId="4E7C9880" w14:textId="77777777" w:rsidR="00926B0E" w:rsidRDefault="00926B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147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E6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8E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F040A" w14:textId="77777777" w:rsidR="00926B0E" w:rsidRDefault="00926B0E" w:rsidP="009139A6">
      <w:r>
        <w:separator/>
      </w:r>
    </w:p>
  </w:footnote>
  <w:footnote w:type="continuationSeparator" w:id="0">
    <w:p w14:paraId="5DC5FFF9" w14:textId="77777777" w:rsidR="00926B0E" w:rsidRDefault="00926B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FB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41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CB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0E"/>
    <w:rsid w:val="000666E0"/>
    <w:rsid w:val="002510B7"/>
    <w:rsid w:val="005C130B"/>
    <w:rsid w:val="00826F5C"/>
    <w:rsid w:val="009139A6"/>
    <w:rsid w:val="00926B0E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256E9"/>
  <w15:chartTrackingRefBased/>
  <w15:docId w15:val="{3A43B805-BE2F-48AA-9E06-8674A615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6B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2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2023-08-18T19:24:00Z</dcterms:created>
  <dcterms:modified xsi:type="dcterms:W3CDTF">2023-08-18T19:24:00Z</dcterms:modified>
</cp:coreProperties>
</file>